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01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014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0148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86BF8F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A48EB-8DC4-40BA-B71D-DDEA8EE7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2018-12-03T04:12:00Z</dcterms:modified>
</cp:coreProperties>
</file>